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9C0260" w14:textId="20147A65" w:rsidR="00A93ABC" w:rsidRDefault="00A93ABC" w:rsidP="00A93ABC">
      <w:pPr>
        <w:pStyle w:val="NoSpacing"/>
      </w:pPr>
      <w:r>
        <w:rPr>
          <w:u w:val="single"/>
        </w:rPr>
        <w:t>Sir William IVERE</w:t>
      </w:r>
      <w:r>
        <w:t xml:space="preserve">      (fl.14</w:t>
      </w:r>
      <w:r>
        <w:t>37</w:t>
      </w:r>
      <w:r>
        <w:t>-58)</w:t>
      </w:r>
    </w:p>
    <w:p w14:paraId="0713CEA2" w14:textId="77777777" w:rsidR="00A93ABC" w:rsidRDefault="00A93ABC" w:rsidP="00A93ABC">
      <w:pPr>
        <w:pStyle w:val="NoSpacing"/>
      </w:pPr>
    </w:p>
    <w:p w14:paraId="1DEAD856" w14:textId="77777777" w:rsidR="00A93ABC" w:rsidRDefault="00A93ABC" w:rsidP="00A93ABC">
      <w:pPr>
        <w:pStyle w:val="NoSpacing"/>
      </w:pPr>
    </w:p>
    <w:p w14:paraId="557A2E5D" w14:textId="77777777" w:rsidR="00A93ABC" w:rsidRDefault="00A93ABC" w:rsidP="00A93ABC">
      <w:pPr>
        <w:pStyle w:val="NoSpacing"/>
      </w:pPr>
      <w:r>
        <w:t>20 Feb.1437</w:t>
      </w:r>
      <w:r>
        <w:tab/>
        <w:t>He was on a commission of the peace for the North riding of Yorkshire.</w:t>
      </w:r>
    </w:p>
    <w:p w14:paraId="4B5197E7" w14:textId="77777777" w:rsidR="00A93ABC" w:rsidRDefault="00A93ABC" w:rsidP="00A93ABC">
      <w:pPr>
        <w:pStyle w:val="NoSpacing"/>
      </w:pPr>
      <w:r>
        <w:tab/>
      </w:r>
      <w:r>
        <w:tab/>
        <w:t>(C.P.R. 1436-41 p.p.594)</w:t>
      </w:r>
    </w:p>
    <w:p w14:paraId="143D44E6" w14:textId="77777777" w:rsidR="00A93ABC" w:rsidRDefault="00A93ABC" w:rsidP="00A93ABC">
      <w:pPr>
        <w:pStyle w:val="NoSpacing"/>
      </w:pPr>
      <w:r>
        <w:t>17 Jul.</w:t>
      </w:r>
      <w:r>
        <w:tab/>
      </w:r>
      <w:r>
        <w:tab/>
        <w:t>He was on a commission of the peace for the North Riding.   (ibid.)</w:t>
      </w:r>
    </w:p>
    <w:p w14:paraId="0D88E614" w14:textId="77777777" w:rsidR="00A93ABC" w:rsidRDefault="00A93ABC" w:rsidP="00A93ABC">
      <w:pPr>
        <w:pStyle w:val="NoSpacing"/>
      </w:pPr>
      <w:r>
        <w:t>29 Apr.1440</w:t>
      </w:r>
      <w:r>
        <w:tab/>
        <w:t>He was on a similar commission.   (ibid.)</w:t>
      </w:r>
    </w:p>
    <w:p w14:paraId="57EF3B6C" w14:textId="77777777" w:rsidR="00A93ABC" w:rsidRDefault="00A93ABC" w:rsidP="00A93ABC">
      <w:pPr>
        <w:pStyle w:val="NoSpacing"/>
      </w:pPr>
      <w:r>
        <w:t>28 Nov.1441</w:t>
      </w:r>
      <w:r>
        <w:tab/>
        <w:t>He was on a commission of the peace for the North Riding of Yorkshire.</w:t>
      </w:r>
    </w:p>
    <w:p w14:paraId="0FC773E1" w14:textId="77777777" w:rsidR="00A93ABC" w:rsidRDefault="00A93ABC" w:rsidP="00A93ABC">
      <w:pPr>
        <w:pStyle w:val="NoSpacing"/>
      </w:pPr>
      <w:r>
        <w:tab/>
      </w:r>
      <w:r>
        <w:tab/>
        <w:t>(C.P.R. 1441-46 p.481)</w:t>
      </w:r>
    </w:p>
    <w:p w14:paraId="71B549D0" w14:textId="77777777" w:rsidR="00A93ABC" w:rsidRDefault="00A93ABC" w:rsidP="00A93ABC">
      <w:pPr>
        <w:pStyle w:val="NoSpacing"/>
      </w:pPr>
      <w:r>
        <w:t>16 May1442</w:t>
      </w:r>
      <w:r>
        <w:tab/>
        <w:t xml:space="preserve">He was one of those who were empowered to receive the oaths of the </w:t>
      </w:r>
    </w:p>
    <w:p w14:paraId="52DDB0EA" w14:textId="77777777" w:rsidR="00A93ABC" w:rsidRDefault="00A93ABC" w:rsidP="00A93ABC">
      <w:pPr>
        <w:pStyle w:val="NoSpacing"/>
      </w:pPr>
      <w:r>
        <w:tab/>
      </w:r>
      <w:r>
        <w:tab/>
        <w:t>wardens of the East Marches.</w:t>
      </w:r>
    </w:p>
    <w:p w14:paraId="1DD8E0B2" w14:textId="77777777" w:rsidR="00A93ABC" w:rsidRDefault="00A93ABC" w:rsidP="00A93ABC">
      <w:pPr>
        <w:pStyle w:val="NoSpacing"/>
      </w:pPr>
      <w:r>
        <w:tab/>
      </w:r>
      <w:r>
        <w:tab/>
        <w:t>(Rymers Foedera vol.11 pp.2-17)</w:t>
      </w:r>
    </w:p>
    <w:p w14:paraId="2430BE6B" w14:textId="77777777" w:rsidR="00A93ABC" w:rsidRDefault="00A93ABC" w:rsidP="00A93ABC">
      <w:pPr>
        <w:pStyle w:val="NoSpacing"/>
      </w:pPr>
      <w:r>
        <w:t>21 Oct.</w:t>
      </w:r>
      <w:r>
        <w:tab/>
      </w:r>
      <w:r>
        <w:tab/>
        <w:t>He was on a commission of the peace for the North Riding.</w:t>
      </w:r>
    </w:p>
    <w:p w14:paraId="7D05D9B9" w14:textId="77777777" w:rsidR="00A93ABC" w:rsidRDefault="00A93ABC" w:rsidP="00A93ABC">
      <w:pPr>
        <w:pStyle w:val="NoSpacing"/>
      </w:pPr>
      <w:r>
        <w:tab/>
      </w:r>
      <w:r>
        <w:tab/>
        <w:t>(C.P.R. 1441-46 p.481)</w:t>
      </w:r>
    </w:p>
    <w:p w14:paraId="647E79A7" w14:textId="77777777" w:rsidR="00A93ABC" w:rsidRDefault="00A93ABC" w:rsidP="00A93ABC">
      <w:pPr>
        <w:pStyle w:val="NoSpacing"/>
      </w:pPr>
      <w:r>
        <w:t>16 Jul.1443</w:t>
      </w:r>
      <w:r>
        <w:tab/>
        <w:t>On a commission of the peace for the North Riding.   (ibid.)</w:t>
      </w:r>
    </w:p>
    <w:p w14:paraId="630DE7CA" w14:textId="77777777" w:rsidR="00A93ABC" w:rsidRDefault="00A93ABC" w:rsidP="00A93ABC">
      <w:pPr>
        <w:pStyle w:val="NoSpacing"/>
      </w:pPr>
      <w:r>
        <w:t xml:space="preserve">  9 Jun.1455</w:t>
      </w:r>
      <w:r>
        <w:tab/>
        <w:t>He was on a commission of the peace for the North Riding of Yorkshire.</w:t>
      </w:r>
    </w:p>
    <w:p w14:paraId="27820E58" w14:textId="77777777" w:rsidR="00A93ABC" w:rsidRDefault="00A93ABC" w:rsidP="00A93ABC">
      <w:pPr>
        <w:pStyle w:val="NoSpacing"/>
      </w:pPr>
      <w:r>
        <w:tab/>
      </w:r>
      <w:r>
        <w:tab/>
        <w:t>(C.P.R. 1452-61 p.683)</w:t>
      </w:r>
    </w:p>
    <w:p w14:paraId="436D1744" w14:textId="77777777" w:rsidR="00A93ABC" w:rsidRDefault="00A93ABC" w:rsidP="00A93ABC">
      <w:pPr>
        <w:pStyle w:val="NoSpacing"/>
      </w:pPr>
      <w:r>
        <w:t xml:space="preserve">  2 Mar.1457</w:t>
      </w:r>
      <w:r>
        <w:tab/>
        <w:t>On a similar commission.  (ibid.)</w:t>
      </w:r>
    </w:p>
    <w:p w14:paraId="4B22689D" w14:textId="77777777" w:rsidR="00A93ABC" w:rsidRDefault="00A93ABC" w:rsidP="00A93ABC">
      <w:pPr>
        <w:pStyle w:val="NoSpacing"/>
      </w:pPr>
      <w:r>
        <w:t xml:space="preserve">  5 Apr.1458</w:t>
      </w:r>
      <w:r>
        <w:tab/>
        <w:t>On a commission of the peace for the North Riding.   (ibid.)</w:t>
      </w:r>
    </w:p>
    <w:p w14:paraId="021431DF" w14:textId="77777777" w:rsidR="00A93ABC" w:rsidRDefault="00A93ABC" w:rsidP="00A93ABC">
      <w:pPr>
        <w:pStyle w:val="NoSpacing"/>
      </w:pPr>
    </w:p>
    <w:p w14:paraId="5BC9DB87" w14:textId="77777777" w:rsidR="00A93ABC" w:rsidRDefault="00A93ABC" w:rsidP="00A93ABC">
      <w:pPr>
        <w:pStyle w:val="NoSpacing"/>
      </w:pPr>
    </w:p>
    <w:p w14:paraId="69F7A7A1" w14:textId="77777777" w:rsidR="00A93ABC" w:rsidRDefault="00A93ABC" w:rsidP="00A93ABC">
      <w:pPr>
        <w:pStyle w:val="NoSpacing"/>
      </w:pPr>
      <w:r>
        <w:t>27 September 2024</w:t>
      </w:r>
    </w:p>
    <w:p w14:paraId="6FC842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665B1D" w14:textId="77777777" w:rsidR="00A93ABC" w:rsidRDefault="00A93ABC" w:rsidP="009139A6">
      <w:r>
        <w:separator/>
      </w:r>
    </w:p>
  </w:endnote>
  <w:endnote w:type="continuationSeparator" w:id="0">
    <w:p w14:paraId="06A452FD" w14:textId="77777777" w:rsidR="00A93ABC" w:rsidRDefault="00A93A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05F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7CD7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EFB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7D55E3" w14:textId="77777777" w:rsidR="00A93ABC" w:rsidRDefault="00A93ABC" w:rsidP="009139A6">
      <w:r>
        <w:separator/>
      </w:r>
    </w:p>
  </w:footnote>
  <w:footnote w:type="continuationSeparator" w:id="0">
    <w:p w14:paraId="3DBDC1B8" w14:textId="77777777" w:rsidR="00A93ABC" w:rsidRDefault="00A93A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4FB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4BC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F8B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ABC"/>
    <w:rsid w:val="000666E0"/>
    <w:rsid w:val="000F540B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3AB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ABBB9"/>
  <w15:chartTrackingRefBased/>
  <w15:docId w15:val="{475EE4CA-49A8-442F-862C-1239D9D7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2024-09-28T20:15:00Z</dcterms:created>
  <dcterms:modified xsi:type="dcterms:W3CDTF">2024-09-28T20:16:00Z</dcterms:modified>
</cp:coreProperties>
</file>